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EC0D9" w14:textId="77777777" w:rsidR="00201030" w:rsidRPr="00715A60" w:rsidRDefault="00201030" w:rsidP="00201030">
      <w:pPr>
        <w:spacing w:after="0" w:line="240" w:lineRule="auto"/>
        <w:jc w:val="center"/>
      </w:pPr>
      <w:r w:rsidRPr="00715A60">
        <w:rPr>
          <w:b/>
          <w:bCs/>
        </w:rPr>
        <w:t>INFORMATIVA PER LE FAMIGLIE SULLA NUOVA DISPOSIZIONE GOOGLE PER L’ACCESSO AI SERVIZI AGGIUNTIVI DI GOOGLE WORKSPACE FOR EDUCATION</w:t>
      </w:r>
    </w:p>
    <w:p w14:paraId="4BF2DA57" w14:textId="77777777" w:rsidR="00201030" w:rsidRPr="006B2F90" w:rsidRDefault="00201030" w:rsidP="00201030">
      <w:pPr>
        <w:spacing w:after="0" w:line="240" w:lineRule="auto"/>
        <w:rPr>
          <w:b/>
          <w:bCs/>
          <w:sz w:val="8"/>
          <w:szCs w:val="8"/>
        </w:rPr>
      </w:pPr>
    </w:p>
    <w:p w14:paraId="540DFE13" w14:textId="4B530BA7" w:rsidR="00201030" w:rsidRPr="00712A4D" w:rsidRDefault="00201030" w:rsidP="004B4461">
      <w:pPr>
        <w:spacing w:after="0" w:line="240" w:lineRule="auto"/>
        <w:jc w:val="both"/>
        <w:rPr>
          <w:b/>
          <w:bCs/>
        </w:rPr>
      </w:pPr>
      <w:r w:rsidRPr="00715A60">
        <w:rPr>
          <w:b/>
          <w:bCs/>
        </w:rPr>
        <w:t>Oggetto</w:t>
      </w:r>
      <w:r w:rsidRPr="00712A4D">
        <w:rPr>
          <w:b/>
          <w:bCs/>
        </w:rPr>
        <w:t xml:space="preserve">: Richiesta di consenso per l’accesso ai servizi aggiuntivi di Google Workspace for </w:t>
      </w:r>
      <w:proofErr w:type="spellStart"/>
      <w:r w:rsidRPr="00712A4D">
        <w:rPr>
          <w:b/>
          <w:bCs/>
        </w:rPr>
        <w:t>Education</w:t>
      </w:r>
      <w:proofErr w:type="spellEnd"/>
    </w:p>
    <w:p w14:paraId="43227888" w14:textId="77777777" w:rsidR="00201030" w:rsidRPr="006B2F90" w:rsidRDefault="00201030" w:rsidP="004B4461">
      <w:pPr>
        <w:spacing w:after="0" w:line="240" w:lineRule="auto"/>
        <w:jc w:val="both"/>
        <w:rPr>
          <w:sz w:val="6"/>
          <w:szCs w:val="6"/>
        </w:rPr>
      </w:pPr>
    </w:p>
    <w:p w14:paraId="1CCDC00A" w14:textId="6FB9BA06" w:rsidR="00201030" w:rsidRPr="00712A4D" w:rsidRDefault="00201030" w:rsidP="004B4461">
      <w:pPr>
        <w:spacing w:after="0" w:line="240" w:lineRule="auto"/>
        <w:jc w:val="both"/>
      </w:pPr>
      <w:r w:rsidRPr="00712A4D">
        <w:t>Gentili Genitori,</w:t>
      </w:r>
    </w:p>
    <w:p w14:paraId="1C4CFAC1" w14:textId="4E6567E9" w:rsidR="00201030" w:rsidRPr="00712A4D" w:rsidRDefault="00201030" w:rsidP="004B4461">
      <w:pPr>
        <w:spacing w:after="0" w:line="240" w:lineRule="auto"/>
        <w:jc w:val="both"/>
      </w:pPr>
      <w:r w:rsidRPr="00712A4D">
        <w:t xml:space="preserve">l’Istituto </w:t>
      </w:r>
      <w:r w:rsidR="00DD2104" w:rsidRPr="00712A4D">
        <w:t>Liceo Vittoria Colonna</w:t>
      </w:r>
      <w:r w:rsidRPr="00712A4D">
        <w:t xml:space="preserve"> utilizza Google Workspace for </w:t>
      </w:r>
      <w:proofErr w:type="spellStart"/>
      <w:r w:rsidRPr="00712A4D">
        <w:t>Education</w:t>
      </w:r>
      <w:proofErr w:type="spellEnd"/>
      <w:r w:rsidRPr="00712A4D">
        <w:t xml:space="preserve"> come piattaforma ufficiale per la didattica digitale e la comunicazione scolastica. Come sapete, Google fornisce sia servizi principali (Gmail, Classroom, Drive, Meet, Calendar) sia servizi aggiuntivi (YouTube, Google Maps, Blogger, Google Earth e altri).</w:t>
      </w:r>
    </w:p>
    <w:p w14:paraId="503C7DA7" w14:textId="77777777" w:rsidR="00201030" w:rsidRPr="00712A4D" w:rsidRDefault="00201030" w:rsidP="004B4461">
      <w:pPr>
        <w:spacing w:after="0" w:line="240" w:lineRule="auto"/>
        <w:jc w:val="both"/>
      </w:pPr>
      <w:r w:rsidRPr="00712A4D">
        <w:t xml:space="preserve">A partire dal 1° marzo 2025, Google ha introdotto una nuova disposizione che richiede il consenso esplicito dei genitori affinché gli studenti minorenni possano accedere ai servizi aggiuntivi. Tale richiesta non dipende da obblighi del GDPR, ma da una scelta di policy aziendale di Google per conformarsi a normative extra-europee, come il </w:t>
      </w:r>
      <w:proofErr w:type="spellStart"/>
      <w:r w:rsidRPr="00712A4D">
        <w:t>Children's</w:t>
      </w:r>
      <w:proofErr w:type="spellEnd"/>
      <w:r w:rsidRPr="00712A4D">
        <w:t xml:space="preserve"> Online Privacy </w:t>
      </w:r>
      <w:proofErr w:type="spellStart"/>
      <w:r w:rsidRPr="00712A4D">
        <w:t>Protection</w:t>
      </w:r>
      <w:proofErr w:type="spellEnd"/>
      <w:r w:rsidRPr="00712A4D">
        <w:t xml:space="preserve"> Act (COPPA) negli Stati Uniti e il Digital Services Act in Europa.</w:t>
      </w:r>
    </w:p>
    <w:p w14:paraId="16731F79" w14:textId="77777777" w:rsidR="00201030" w:rsidRPr="006B2F90" w:rsidRDefault="00201030" w:rsidP="004B4461">
      <w:pPr>
        <w:spacing w:after="0" w:line="240" w:lineRule="auto"/>
        <w:jc w:val="both"/>
        <w:rPr>
          <w:b/>
          <w:bCs/>
          <w:sz w:val="8"/>
          <w:szCs w:val="8"/>
        </w:rPr>
      </w:pPr>
    </w:p>
    <w:p w14:paraId="3BAD4AB5" w14:textId="1C76D918" w:rsidR="00201030" w:rsidRPr="00715A60" w:rsidRDefault="00201030" w:rsidP="004B4461">
      <w:pPr>
        <w:spacing w:after="0" w:line="240" w:lineRule="auto"/>
        <w:jc w:val="both"/>
        <w:rPr>
          <w:b/>
          <w:bCs/>
        </w:rPr>
      </w:pPr>
      <w:r w:rsidRPr="00715A60">
        <w:rPr>
          <w:b/>
          <w:bCs/>
        </w:rPr>
        <w:t>Base giuridica del trattamento e ruolo della scuola</w:t>
      </w:r>
    </w:p>
    <w:p w14:paraId="3B242F29" w14:textId="58031BD2" w:rsidR="004B4461" w:rsidRPr="00712A4D" w:rsidRDefault="00201030" w:rsidP="004B4461">
      <w:pPr>
        <w:spacing w:after="0" w:line="240" w:lineRule="auto"/>
        <w:jc w:val="both"/>
      </w:pPr>
      <w:r w:rsidRPr="00712A4D">
        <w:t xml:space="preserve">L’utilizzo di Google Workspace for </w:t>
      </w:r>
      <w:proofErr w:type="spellStart"/>
      <w:r w:rsidRPr="00712A4D">
        <w:t>Education</w:t>
      </w:r>
      <w:proofErr w:type="spellEnd"/>
      <w:r w:rsidRPr="00712A4D">
        <w:t xml:space="preserve"> da parte degli studenti si basa sulla finalità di interesse pubblico, essendo uno strumento necessario per la didattica e la gestione scolastica, come previsto dall’art. 6, par. 1, lett. e) del GDPR. La richiesta del consenso non è necessaria per il trattamento dei dati ai fini istituzionali, ma rappresenta una condizione imposta da Google per l’accesso ai suoi servizi aggiuntivi.</w:t>
      </w:r>
    </w:p>
    <w:p w14:paraId="668CDC31" w14:textId="77777777" w:rsidR="00201030" w:rsidRPr="00715A60" w:rsidRDefault="00201030" w:rsidP="004B4461">
      <w:pPr>
        <w:spacing w:after="0" w:line="240" w:lineRule="auto"/>
        <w:jc w:val="both"/>
      </w:pPr>
      <w:r w:rsidRPr="00712A4D">
        <w:t>Per questo motivo, chiediamo ai genitori di esprimere la propria scelta compilando il modulo allegato. In caso</w:t>
      </w:r>
      <w:r w:rsidRPr="00715A60">
        <w:t xml:space="preserve"> di mancato consenso, lo studente potrà continuare a utilizzare esclusivamente i servizi principali di Google Workspace, senza accedere ai servizi aggiuntivi.</w:t>
      </w:r>
    </w:p>
    <w:p w14:paraId="44E83E63" w14:textId="60DB48F6" w:rsidR="00201030" w:rsidRPr="00715A60" w:rsidRDefault="00201030" w:rsidP="004B4461">
      <w:pPr>
        <w:spacing w:after="0" w:line="240" w:lineRule="auto"/>
        <w:jc w:val="both"/>
      </w:pPr>
      <w:r w:rsidRPr="00715A60">
        <w:t>Rimaniamo a disposizione per eventuali chiarimenti.</w:t>
      </w:r>
    </w:p>
    <w:p w14:paraId="1CAE2CBD" w14:textId="77777777" w:rsidR="00201030" w:rsidRDefault="00201030" w:rsidP="004B4461">
      <w:pPr>
        <w:spacing w:after="0" w:line="240" w:lineRule="auto"/>
        <w:jc w:val="both"/>
      </w:pPr>
      <w:r w:rsidRPr="00715A60">
        <w:t>Cordiali saluti,</w:t>
      </w:r>
    </w:p>
    <w:p w14:paraId="60F72128" w14:textId="50CD970E" w:rsidR="00201030" w:rsidRDefault="00201030" w:rsidP="004B4461">
      <w:pPr>
        <w:spacing w:after="0" w:line="240" w:lineRule="auto"/>
        <w:ind w:left="6381"/>
        <w:jc w:val="both"/>
        <w:rPr>
          <w:b/>
          <w:bCs/>
        </w:rPr>
      </w:pPr>
      <w:r>
        <w:rPr>
          <w:b/>
          <w:bCs/>
        </w:rPr>
        <w:t xml:space="preserve">  Il Dirigente Scolastico </w:t>
      </w:r>
    </w:p>
    <w:p w14:paraId="03BFD4DA" w14:textId="77777777" w:rsidR="00201030" w:rsidRPr="00715A60" w:rsidRDefault="00C0376F" w:rsidP="004B4461">
      <w:pPr>
        <w:spacing w:after="0" w:line="240" w:lineRule="auto"/>
        <w:jc w:val="both"/>
      </w:pPr>
      <w:r>
        <w:pict w14:anchorId="1C26A6EE">
          <v:rect id="_x0000_i1025" style="width:0;height:1.5pt" o:hralign="center" o:hrstd="t" o:hr="t" fillcolor="#a0a0a0" stroked="f"/>
        </w:pict>
      </w:r>
    </w:p>
    <w:p w14:paraId="71555016" w14:textId="77777777" w:rsidR="00201030" w:rsidRPr="00715A60" w:rsidRDefault="00201030" w:rsidP="004B4461">
      <w:pPr>
        <w:spacing w:after="0" w:line="240" w:lineRule="auto"/>
        <w:jc w:val="both"/>
      </w:pPr>
      <w:r w:rsidRPr="00715A60">
        <w:rPr>
          <w:b/>
          <w:bCs/>
        </w:rPr>
        <w:t>MODULO DI CONSENSO PER L’ACCESSO AI SERVIZI AGGIUNTIVI DI GOOGLE WORKSPACE FOR EDUCATION</w:t>
      </w:r>
    </w:p>
    <w:p w14:paraId="728F02E4" w14:textId="77777777" w:rsidR="00D93E84" w:rsidRPr="006B2F90" w:rsidRDefault="00D93E84" w:rsidP="004B4461">
      <w:pPr>
        <w:spacing w:after="0" w:line="240" w:lineRule="auto"/>
        <w:jc w:val="both"/>
        <w:rPr>
          <w:sz w:val="14"/>
          <w:szCs w:val="14"/>
        </w:rPr>
      </w:pPr>
    </w:p>
    <w:p w14:paraId="70EE523A" w14:textId="1AB8EFB3" w:rsidR="00201030" w:rsidRDefault="00201030" w:rsidP="00D93E84">
      <w:pPr>
        <w:spacing w:after="0" w:line="360" w:lineRule="auto"/>
        <w:jc w:val="both"/>
      </w:pPr>
      <w:r w:rsidRPr="00715A60">
        <w:t>I sottoscritt</w:t>
      </w:r>
      <w:r w:rsidR="00C37A49">
        <w:t>i</w:t>
      </w:r>
      <w:r>
        <w:rPr>
          <w:b/>
          <w:bCs/>
        </w:rPr>
        <w:t>__________________________</w:t>
      </w:r>
      <w:r w:rsidR="00C37A49">
        <w:rPr>
          <w:b/>
          <w:bCs/>
        </w:rPr>
        <w:t xml:space="preserve">__________ </w:t>
      </w:r>
      <w:r w:rsidR="00C37A49" w:rsidRPr="00C37A49">
        <w:t>e</w:t>
      </w:r>
      <w:r w:rsidR="00C37A49">
        <w:rPr>
          <w:b/>
          <w:bCs/>
        </w:rPr>
        <w:t xml:space="preserve"> __________________</w:t>
      </w:r>
      <w:r>
        <w:rPr>
          <w:b/>
          <w:bCs/>
        </w:rPr>
        <w:t>______________________</w:t>
      </w:r>
      <w:r w:rsidRPr="00715A60">
        <w:t>, genitor</w:t>
      </w:r>
      <w:r w:rsidR="00C37A49">
        <w:t>i</w:t>
      </w:r>
      <w:r w:rsidRPr="00715A60">
        <w:t xml:space="preserve">/tutore dello studente </w:t>
      </w:r>
      <w:r>
        <w:rPr>
          <w:b/>
          <w:bCs/>
        </w:rPr>
        <w:t>______________________________________</w:t>
      </w:r>
      <w:r w:rsidRPr="00715A60">
        <w:t xml:space="preserve">, frequentante la classe </w:t>
      </w:r>
      <w:r>
        <w:rPr>
          <w:b/>
          <w:bCs/>
        </w:rPr>
        <w:t>_________</w:t>
      </w:r>
      <w:r w:rsidRPr="00715A60">
        <w:t xml:space="preserve"> dell’Istituto </w:t>
      </w:r>
      <w:r>
        <w:rPr>
          <w:b/>
          <w:bCs/>
        </w:rPr>
        <w:t>Liceo Vittoria Colonna di Arezzo</w:t>
      </w:r>
      <w:r w:rsidRPr="00715A60">
        <w:t>, dichiar</w:t>
      </w:r>
      <w:r w:rsidR="00712A4D">
        <w:t>ano</w:t>
      </w:r>
      <w:r w:rsidRPr="00715A60">
        <w:t xml:space="preserve"> di aver letto l’informativa fornita e:</w:t>
      </w:r>
    </w:p>
    <w:p w14:paraId="3CFB13A2" w14:textId="77777777" w:rsidR="00201030" w:rsidRPr="006B2F90" w:rsidRDefault="00201030" w:rsidP="004B4461">
      <w:pPr>
        <w:spacing w:after="0" w:line="240" w:lineRule="auto"/>
        <w:jc w:val="both"/>
        <w:rPr>
          <w:sz w:val="10"/>
          <w:szCs w:val="10"/>
        </w:rPr>
      </w:pPr>
    </w:p>
    <w:p w14:paraId="01D56D31" w14:textId="15ECC52E" w:rsidR="00201030" w:rsidRPr="00715A60" w:rsidRDefault="00201030" w:rsidP="004B4461">
      <w:pPr>
        <w:jc w:val="both"/>
      </w:pPr>
      <w:r w:rsidRPr="00715A60">
        <w:rPr>
          <w:rFonts w:ascii="Segoe UI Symbol" w:hAnsi="Segoe UI Symbol" w:cs="Segoe UI Symbol"/>
        </w:rPr>
        <w:t>☐</w:t>
      </w:r>
      <w:r w:rsidRPr="00715A60">
        <w:t xml:space="preserve"> </w:t>
      </w:r>
      <w:r w:rsidRPr="00715A60">
        <w:rPr>
          <w:b/>
          <w:bCs/>
        </w:rPr>
        <w:t>ACCONSENTO</w:t>
      </w:r>
      <w:r w:rsidR="00712A4D">
        <w:rPr>
          <w:b/>
          <w:bCs/>
        </w:rPr>
        <w:t>NO</w:t>
      </w:r>
      <w:r w:rsidRPr="00715A60">
        <w:t xml:space="preserve"> all’accesso di </w:t>
      </w:r>
      <w:r w:rsidR="00712A4D">
        <w:t>ns.</w:t>
      </w:r>
      <w:r w:rsidRPr="00715A60">
        <w:t xml:space="preserve"> figlio/a ai </w:t>
      </w:r>
      <w:r w:rsidRPr="00715A60">
        <w:rPr>
          <w:b/>
          <w:bCs/>
        </w:rPr>
        <w:t xml:space="preserve">servizi aggiuntivi di Google Workspace for </w:t>
      </w:r>
      <w:proofErr w:type="spellStart"/>
      <w:r w:rsidRPr="00715A60">
        <w:rPr>
          <w:b/>
          <w:bCs/>
        </w:rPr>
        <w:t>Education</w:t>
      </w:r>
      <w:proofErr w:type="spellEnd"/>
      <w:r w:rsidRPr="00715A60">
        <w:t xml:space="preserve"> (es. YouTube, Google Maps, Blogger, Google Earth</w:t>
      </w:r>
      <w:r w:rsidR="00D93E84">
        <w:t>, ecc..</w:t>
      </w:r>
      <w:r w:rsidRPr="00715A60">
        <w:t>), consapevol</w:t>
      </w:r>
      <w:r w:rsidR="00712A4D">
        <w:t>i</w:t>
      </w:r>
      <w:r w:rsidRPr="00715A60">
        <w:t xml:space="preserve"> che ciò è richiesto da Google per l’utilizzo di tali servizi.</w:t>
      </w:r>
    </w:p>
    <w:p w14:paraId="73CA967D" w14:textId="06A3F4F6" w:rsidR="00201030" w:rsidRPr="00715A60" w:rsidRDefault="00201030" w:rsidP="004B4461">
      <w:pPr>
        <w:jc w:val="both"/>
      </w:pPr>
      <w:r w:rsidRPr="00715A60">
        <w:rPr>
          <w:rFonts w:ascii="Segoe UI Symbol" w:hAnsi="Segoe UI Symbol" w:cs="Segoe UI Symbol"/>
        </w:rPr>
        <w:t>☐</w:t>
      </w:r>
      <w:r w:rsidRPr="00715A60">
        <w:t xml:space="preserve"> </w:t>
      </w:r>
      <w:r w:rsidRPr="00715A60">
        <w:rPr>
          <w:b/>
          <w:bCs/>
        </w:rPr>
        <w:t>NON ACCONSENTO</w:t>
      </w:r>
      <w:r w:rsidR="00712A4D">
        <w:rPr>
          <w:b/>
          <w:bCs/>
        </w:rPr>
        <w:t>NO</w:t>
      </w:r>
      <w:r w:rsidRPr="00715A60">
        <w:t xml:space="preserve"> all’accesso di </w:t>
      </w:r>
      <w:r w:rsidR="006B2F90">
        <w:t>ns.</w:t>
      </w:r>
      <w:r w:rsidRPr="00715A60">
        <w:t xml:space="preserve"> figlio/a ai </w:t>
      </w:r>
      <w:r w:rsidRPr="00715A60">
        <w:rPr>
          <w:b/>
          <w:bCs/>
        </w:rPr>
        <w:t xml:space="preserve">servizi aggiuntivi di Google Workspace for </w:t>
      </w:r>
      <w:proofErr w:type="spellStart"/>
      <w:r w:rsidRPr="00715A60">
        <w:rPr>
          <w:b/>
          <w:bCs/>
        </w:rPr>
        <w:t>Education</w:t>
      </w:r>
      <w:proofErr w:type="spellEnd"/>
      <w:r w:rsidRPr="00715A60">
        <w:t>, accettando che possa utilizzare solo i servizi principali (Gmail, Classroom, Drive, Meet, Calendar, ecc.).</w:t>
      </w:r>
    </w:p>
    <w:p w14:paraId="32644EA0" w14:textId="10964FC1" w:rsidR="006B2F90" w:rsidRDefault="006B2F90" w:rsidP="006B2F90">
      <w:pPr>
        <w:ind w:left="5670"/>
        <w:jc w:val="both"/>
        <w:rPr>
          <w:rFonts w:ascii="Garamond" w:hAnsi="Garamond"/>
        </w:rPr>
      </w:pPr>
      <w:r>
        <w:rPr>
          <w:rFonts w:ascii="Garamond" w:hAnsi="Garamond"/>
        </w:rPr>
        <w:t xml:space="preserve">       Firma di entrambi i genitori*</w:t>
      </w:r>
    </w:p>
    <w:p w14:paraId="3B7BA599" w14:textId="717E63AC" w:rsidR="006B2F90" w:rsidRDefault="006B2F90" w:rsidP="006B2F90">
      <w:pPr>
        <w:jc w:val="both"/>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______________________________</w:t>
      </w:r>
    </w:p>
    <w:p w14:paraId="5DC861B3" w14:textId="18C29F0B" w:rsidR="006B2F90" w:rsidRDefault="006B2F90" w:rsidP="006B2F90">
      <w:pPr>
        <w:jc w:val="both"/>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______________________________</w:t>
      </w:r>
      <w:r>
        <w:rPr>
          <w:rFonts w:ascii="Garamond" w:hAnsi="Garamond"/>
        </w:rPr>
        <w:tab/>
      </w:r>
    </w:p>
    <w:p w14:paraId="33311DC7" w14:textId="2F49459D" w:rsidR="006B2F90" w:rsidRDefault="006B2F90" w:rsidP="006B2F90">
      <w:pPr>
        <w:jc w:val="both"/>
        <w:rPr>
          <w:rFonts w:ascii="Garamond" w:hAnsi="Garamond"/>
        </w:rPr>
      </w:pPr>
      <w:r>
        <w:rPr>
          <w:rFonts w:ascii="Garamond" w:hAnsi="Garamond"/>
        </w:rPr>
        <w:t>Arezzo,_______________</w:t>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p>
    <w:p w14:paraId="72B6807C" w14:textId="5271ADA9" w:rsidR="00301C85" w:rsidRPr="006B2F90" w:rsidRDefault="006B2F90" w:rsidP="006B2F90">
      <w:pPr>
        <w:jc w:val="both"/>
        <w:rPr>
          <w:rFonts w:ascii="Garamond" w:hAnsi="Garamond"/>
          <w:sz w:val="20"/>
          <w:szCs w:val="20"/>
        </w:rPr>
      </w:pPr>
      <w:r>
        <w:rPr>
          <w:rFonts w:ascii="Garamond" w:hAnsi="Garamond"/>
          <w:sz w:val="20"/>
          <w:szCs w:val="20"/>
        </w:rPr>
        <w:t>*</w:t>
      </w:r>
      <w:r w:rsidRPr="0059256C">
        <w:rPr>
          <w:rFonts w:ascii="Garamond" w:hAnsi="Garamond"/>
          <w:sz w:val="20"/>
          <w:szCs w:val="20"/>
        </w:rPr>
        <w:t xml:space="preserve">Qualora </w:t>
      </w:r>
      <w:r>
        <w:rPr>
          <w:rFonts w:ascii="Garamond" w:hAnsi="Garamond"/>
          <w:sz w:val="20"/>
          <w:szCs w:val="20"/>
        </w:rPr>
        <w:t>il p</w:t>
      </w:r>
      <w:r w:rsidRPr="0059256C">
        <w:rPr>
          <w:rFonts w:ascii="Garamond" w:hAnsi="Garamond"/>
          <w:sz w:val="20"/>
          <w:szCs w:val="20"/>
        </w:rPr>
        <w:t xml:space="preserve">resente </w:t>
      </w:r>
      <w:r>
        <w:rPr>
          <w:rFonts w:ascii="Garamond" w:hAnsi="Garamond"/>
          <w:sz w:val="20"/>
          <w:szCs w:val="20"/>
        </w:rPr>
        <w:t>modulo</w:t>
      </w:r>
      <w:r w:rsidRPr="0059256C">
        <w:rPr>
          <w:rFonts w:ascii="Garamond" w:hAnsi="Garamond"/>
          <w:sz w:val="20"/>
          <w:szCs w:val="20"/>
        </w:rPr>
        <w:t xml:space="preserve"> sia sottoscritt</w:t>
      </w:r>
      <w:r>
        <w:rPr>
          <w:rFonts w:ascii="Garamond" w:hAnsi="Garamond"/>
          <w:sz w:val="20"/>
          <w:szCs w:val="20"/>
        </w:rPr>
        <w:t>o</w:t>
      </w:r>
      <w:r w:rsidRPr="0059256C">
        <w:rPr>
          <w:rFonts w:ascii="Garamond" w:hAnsi="Garamond"/>
          <w:sz w:val="20"/>
          <w:szCs w:val="20"/>
        </w:rPr>
        <w:t xml:space="preserve"> da un solo genitore, il firmatario dichiara, ai sensi del DPR 445/2000, che l’altro genitore è informato ed è consapevole che eventuali dichiarazioni mendaci sono punite ai sensi di legge.</w:t>
      </w:r>
    </w:p>
    <w:sectPr w:rsidR="00301C85" w:rsidRPr="006B2F90" w:rsidSect="00096E8E">
      <w:headerReference w:type="even" r:id="rId7"/>
      <w:headerReference w:type="default" r:id="rId8"/>
      <w:footerReference w:type="even" r:id="rId9"/>
      <w:footerReference w:type="default" r:id="rId10"/>
      <w:headerReference w:type="first" r:id="rId11"/>
      <w:footerReference w:type="first" r:id="rId12"/>
      <w:pgSz w:w="11906" w:h="16838"/>
      <w:pgMar w:top="1417" w:right="1134" w:bottom="1134" w:left="1134"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94439" w14:textId="77777777" w:rsidR="00C0376F" w:rsidRDefault="00C0376F" w:rsidP="00096E8E">
      <w:pPr>
        <w:spacing w:after="0" w:line="240" w:lineRule="auto"/>
      </w:pPr>
      <w:r>
        <w:separator/>
      </w:r>
    </w:p>
  </w:endnote>
  <w:endnote w:type="continuationSeparator" w:id="0">
    <w:p w14:paraId="694002DE" w14:textId="77777777" w:rsidR="00C0376F" w:rsidRDefault="00C0376F" w:rsidP="0009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8DA0C" w14:textId="77777777" w:rsidR="00C15FA4" w:rsidRDefault="00C15FA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101EB" w14:textId="77777777" w:rsidR="00096E8E" w:rsidRDefault="00F24E85" w:rsidP="00096E8E">
    <w:pPr>
      <w:pStyle w:val="Pidipagina"/>
      <w:jc w:val="center"/>
    </w:pPr>
    <w:r>
      <w:rPr>
        <w:noProof/>
        <w:lang w:eastAsia="it-IT"/>
      </w:rPr>
      <mc:AlternateContent>
        <mc:Choice Requires="wps">
          <w:drawing>
            <wp:anchor distT="0" distB="0" distL="114300" distR="114300" simplePos="0" relativeHeight="251657728" behindDoc="0" locked="0" layoutInCell="1" allowOverlap="1" wp14:anchorId="68B5D7C1" wp14:editId="2322F855">
              <wp:simplePos x="0" y="0"/>
              <wp:positionH relativeFrom="column">
                <wp:posOffset>48260</wp:posOffset>
              </wp:positionH>
              <wp:positionV relativeFrom="paragraph">
                <wp:posOffset>-88900</wp:posOffset>
              </wp:positionV>
              <wp:extent cx="5996940" cy="19685"/>
              <wp:effectExtent l="10160" t="6350" r="12700" b="12065"/>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6940" cy="19685"/>
                      </a:xfrm>
                      <a:prstGeom prst="straightConnector1">
                        <a:avLst/>
                      </a:prstGeom>
                      <a:noFill/>
                      <a:ln w="9525">
                        <a:solidFill>
                          <a:srgbClr val="1F497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79A1AE" id="_x0000_t32" coordsize="21600,21600" o:spt="32" o:oned="t" path="m,l21600,21600e" filled="f">
              <v:path arrowok="t" fillok="f" o:connecttype="none"/>
              <o:lock v:ext="edit" shapetype="t"/>
            </v:shapetype>
            <v:shape id="AutoShape 3" o:spid="_x0000_s1026" type="#_x0000_t32" style="position:absolute;margin-left:3.8pt;margin-top:-7pt;width:472.2pt;height:1.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" strokecolor="#1f497d"/>
          </w:pict>
        </mc:Fallback>
      </mc:AlternateContent>
    </w:r>
    <w:r>
      <w:rPr>
        <w:noProof/>
        <w:lang w:eastAsia="it-IT"/>
      </w:rPr>
      <w:drawing>
        <wp:inline distT="0" distB="0" distL="0" distR="0" wp14:anchorId="0F9D99F7" wp14:editId="2C285E57">
          <wp:extent cx="4124325" cy="361950"/>
          <wp:effectExtent l="0" t="0" r="9525" b="0"/>
          <wp:docPr id="2" name="Immagine 2" descr="pedat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data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4325" cy="3619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5DCA1" w14:textId="77777777" w:rsidR="00C15FA4" w:rsidRDefault="00C15FA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DF80C" w14:textId="77777777" w:rsidR="00C0376F" w:rsidRDefault="00C0376F" w:rsidP="00096E8E">
      <w:pPr>
        <w:spacing w:after="0" w:line="240" w:lineRule="auto"/>
      </w:pPr>
      <w:r>
        <w:separator/>
      </w:r>
    </w:p>
  </w:footnote>
  <w:footnote w:type="continuationSeparator" w:id="0">
    <w:p w14:paraId="5D410309" w14:textId="77777777" w:rsidR="00C0376F" w:rsidRDefault="00C0376F" w:rsidP="0009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EA570" w14:textId="77777777" w:rsidR="00C15FA4" w:rsidRDefault="00C15FA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D2F43" w14:textId="77777777" w:rsidR="00096E8E" w:rsidRPr="00DA4501" w:rsidRDefault="00F24E85" w:rsidP="00DA4501">
    <w:pPr>
      <w:pStyle w:val="Intestazione"/>
    </w:pPr>
    <w:r>
      <w:rPr>
        <w:noProof/>
        <w:lang w:eastAsia="it-IT"/>
      </w:rPr>
      <w:drawing>
        <wp:inline distT="0" distB="0" distL="0" distR="0" wp14:anchorId="04955194" wp14:editId="6F674B04">
          <wp:extent cx="6115050" cy="1057275"/>
          <wp:effectExtent l="0" t="0" r="0" b="9525"/>
          <wp:docPr id="1" name="Immagine 1" descr="TESTATA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ATA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0" cy="10572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90FDD" w14:textId="77777777" w:rsidR="00C15FA4" w:rsidRDefault="00C15FA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57505A"/>
    <w:multiLevelType w:val="hybridMultilevel"/>
    <w:tmpl w:val="B4BABFF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686B14F2"/>
    <w:multiLevelType w:val="hybridMultilevel"/>
    <w:tmpl w:val="86B447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7C6B73C3"/>
    <w:multiLevelType w:val="hybridMultilevel"/>
    <w:tmpl w:val="DB281B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40308184">
    <w:abstractNumId w:val="0"/>
  </w:num>
  <w:num w:numId="2" w16cid:durableId="2051956855">
    <w:abstractNumId w:val="2"/>
  </w:num>
  <w:num w:numId="3" w16cid:durableId="2816900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9"/>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BFA"/>
    <w:rsid w:val="000023A4"/>
    <w:rsid w:val="00025626"/>
    <w:rsid w:val="000903E0"/>
    <w:rsid w:val="00096E8E"/>
    <w:rsid w:val="00097400"/>
    <w:rsid w:val="00097E0C"/>
    <w:rsid w:val="000B6FB5"/>
    <w:rsid w:val="000C36B1"/>
    <w:rsid w:val="000C6895"/>
    <w:rsid w:val="00102B93"/>
    <w:rsid w:val="00133413"/>
    <w:rsid w:val="001B69FC"/>
    <w:rsid w:val="00201030"/>
    <w:rsid w:val="002406F8"/>
    <w:rsid w:val="00283760"/>
    <w:rsid w:val="002D3BA4"/>
    <w:rsid w:val="00301C85"/>
    <w:rsid w:val="003244C9"/>
    <w:rsid w:val="003A61AA"/>
    <w:rsid w:val="003A6BFA"/>
    <w:rsid w:val="00466CDE"/>
    <w:rsid w:val="00484F8A"/>
    <w:rsid w:val="004A1ADC"/>
    <w:rsid w:val="004B4461"/>
    <w:rsid w:val="004D40D4"/>
    <w:rsid w:val="0051562B"/>
    <w:rsid w:val="00527BD7"/>
    <w:rsid w:val="00542373"/>
    <w:rsid w:val="00553794"/>
    <w:rsid w:val="00566DA8"/>
    <w:rsid w:val="005A21FD"/>
    <w:rsid w:val="0062399B"/>
    <w:rsid w:val="00642787"/>
    <w:rsid w:val="00644065"/>
    <w:rsid w:val="00665E38"/>
    <w:rsid w:val="006675D5"/>
    <w:rsid w:val="00686A96"/>
    <w:rsid w:val="006A2AF7"/>
    <w:rsid w:val="006B2F90"/>
    <w:rsid w:val="007061A9"/>
    <w:rsid w:val="00712A4D"/>
    <w:rsid w:val="00714A9D"/>
    <w:rsid w:val="0072078A"/>
    <w:rsid w:val="0074071F"/>
    <w:rsid w:val="00750EDD"/>
    <w:rsid w:val="008109ED"/>
    <w:rsid w:val="00820B37"/>
    <w:rsid w:val="00835109"/>
    <w:rsid w:val="00865A03"/>
    <w:rsid w:val="00875FB0"/>
    <w:rsid w:val="008A07CB"/>
    <w:rsid w:val="008A26A3"/>
    <w:rsid w:val="008A41E2"/>
    <w:rsid w:val="008F192F"/>
    <w:rsid w:val="0096552B"/>
    <w:rsid w:val="00980B8F"/>
    <w:rsid w:val="009C1E97"/>
    <w:rsid w:val="009E7913"/>
    <w:rsid w:val="009F09B8"/>
    <w:rsid w:val="009F6743"/>
    <w:rsid w:val="00A011AB"/>
    <w:rsid w:val="00A13A75"/>
    <w:rsid w:val="00A16162"/>
    <w:rsid w:val="00A22CE7"/>
    <w:rsid w:val="00A7215D"/>
    <w:rsid w:val="00A74DA0"/>
    <w:rsid w:val="00AB4C8D"/>
    <w:rsid w:val="00AC55F7"/>
    <w:rsid w:val="00AE218C"/>
    <w:rsid w:val="00AE29C0"/>
    <w:rsid w:val="00B216D5"/>
    <w:rsid w:val="00B40910"/>
    <w:rsid w:val="00B74B25"/>
    <w:rsid w:val="00BB116B"/>
    <w:rsid w:val="00BE22CD"/>
    <w:rsid w:val="00BF7717"/>
    <w:rsid w:val="00C0376F"/>
    <w:rsid w:val="00C15FA4"/>
    <w:rsid w:val="00C37A49"/>
    <w:rsid w:val="00CA41C7"/>
    <w:rsid w:val="00CA62CC"/>
    <w:rsid w:val="00CA63E6"/>
    <w:rsid w:val="00D04A6D"/>
    <w:rsid w:val="00D66BFA"/>
    <w:rsid w:val="00D856E6"/>
    <w:rsid w:val="00D87F5C"/>
    <w:rsid w:val="00D9133F"/>
    <w:rsid w:val="00D93E84"/>
    <w:rsid w:val="00DA4501"/>
    <w:rsid w:val="00DB4C85"/>
    <w:rsid w:val="00DC4C71"/>
    <w:rsid w:val="00DD2104"/>
    <w:rsid w:val="00DD71FC"/>
    <w:rsid w:val="00DE5A29"/>
    <w:rsid w:val="00E11068"/>
    <w:rsid w:val="00E2229B"/>
    <w:rsid w:val="00E2561B"/>
    <w:rsid w:val="00E422C5"/>
    <w:rsid w:val="00E46A2C"/>
    <w:rsid w:val="00E6602B"/>
    <w:rsid w:val="00EB3E78"/>
    <w:rsid w:val="00EB6564"/>
    <w:rsid w:val="00ED6FD9"/>
    <w:rsid w:val="00F0176F"/>
    <w:rsid w:val="00F24E85"/>
    <w:rsid w:val="00F4037B"/>
    <w:rsid w:val="00F666C3"/>
    <w:rsid w:val="00F76CCE"/>
    <w:rsid w:val="00F8489C"/>
    <w:rsid w:val="00F94FC3"/>
    <w:rsid w:val="00FB1A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69D07"/>
  <w15:docId w15:val="{58412C65-4A53-47CC-8D5C-2D83F5714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C36B1"/>
    <w:pPr>
      <w:spacing w:after="200" w:line="276" w:lineRule="auto"/>
    </w:pPr>
    <w:rPr>
      <w:rFonts w:cs="Calibri"/>
      <w:sz w:val="22"/>
      <w:szCs w:val="22"/>
      <w:lang w:eastAsia="en-US"/>
    </w:rPr>
  </w:style>
  <w:style w:type="paragraph" w:styleId="Titolo1">
    <w:name w:val="heading 1"/>
    <w:basedOn w:val="Normale"/>
    <w:next w:val="Normale"/>
    <w:link w:val="Titolo1Carattere"/>
    <w:qFormat/>
    <w:rsid w:val="000C36B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96E8E"/>
    <w:pPr>
      <w:tabs>
        <w:tab w:val="center" w:pos="4819"/>
        <w:tab w:val="right" w:pos="9638"/>
      </w:tabs>
    </w:pPr>
  </w:style>
  <w:style w:type="character" w:customStyle="1" w:styleId="IntestazioneCarattere">
    <w:name w:val="Intestazione Carattere"/>
    <w:link w:val="Intestazione"/>
    <w:uiPriority w:val="99"/>
    <w:rsid w:val="00096E8E"/>
    <w:rPr>
      <w:sz w:val="22"/>
      <w:szCs w:val="22"/>
      <w:lang w:eastAsia="en-US"/>
    </w:rPr>
  </w:style>
  <w:style w:type="paragraph" w:styleId="Pidipagina">
    <w:name w:val="footer"/>
    <w:basedOn w:val="Normale"/>
    <w:link w:val="PidipaginaCarattere"/>
    <w:uiPriority w:val="99"/>
    <w:unhideWhenUsed/>
    <w:rsid w:val="00096E8E"/>
    <w:pPr>
      <w:tabs>
        <w:tab w:val="center" w:pos="4819"/>
        <w:tab w:val="right" w:pos="9638"/>
      </w:tabs>
    </w:pPr>
  </w:style>
  <w:style w:type="character" w:customStyle="1" w:styleId="PidipaginaCarattere">
    <w:name w:val="Piè di pagina Carattere"/>
    <w:link w:val="Pidipagina"/>
    <w:uiPriority w:val="99"/>
    <w:rsid w:val="00096E8E"/>
    <w:rPr>
      <w:sz w:val="22"/>
      <w:szCs w:val="22"/>
      <w:lang w:eastAsia="en-US"/>
    </w:rPr>
  </w:style>
  <w:style w:type="paragraph" w:styleId="Testofumetto">
    <w:name w:val="Balloon Text"/>
    <w:basedOn w:val="Normale"/>
    <w:link w:val="TestofumettoCarattere"/>
    <w:uiPriority w:val="99"/>
    <w:semiHidden/>
    <w:unhideWhenUsed/>
    <w:rsid w:val="007061A9"/>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7061A9"/>
    <w:rPr>
      <w:rFonts w:ascii="Tahoma" w:hAnsi="Tahoma" w:cs="Tahoma"/>
      <w:sz w:val="16"/>
      <w:szCs w:val="16"/>
      <w:lang w:eastAsia="en-US"/>
    </w:rPr>
  </w:style>
  <w:style w:type="character" w:customStyle="1" w:styleId="Titolo1Carattere">
    <w:name w:val="Titolo 1 Carattere"/>
    <w:basedOn w:val="Carpredefinitoparagrafo"/>
    <w:link w:val="Titolo1"/>
    <w:rsid w:val="000C36B1"/>
    <w:rPr>
      <w:rFonts w:asciiTheme="majorHAnsi" w:eastAsiaTheme="majorEastAsia" w:hAnsiTheme="majorHAnsi" w:cstheme="majorBidi"/>
      <w:color w:val="365F91" w:themeColor="accent1" w:themeShade="BF"/>
      <w:sz w:val="32"/>
      <w:szCs w:val="32"/>
      <w:lang w:eastAsia="en-US"/>
    </w:rPr>
  </w:style>
  <w:style w:type="paragraph" w:styleId="NormaleWeb">
    <w:name w:val="Normal (Web)"/>
    <w:basedOn w:val="Normale"/>
    <w:uiPriority w:val="99"/>
    <w:unhideWhenUsed/>
    <w:rsid w:val="000C36B1"/>
    <w:pPr>
      <w:spacing w:before="120" w:after="120" w:line="336" w:lineRule="atLeast"/>
    </w:pPr>
    <w:rPr>
      <w:rFonts w:ascii="Times New Roman" w:eastAsia="Times New Roman" w:hAnsi="Times New Roman" w:cs="Times New Roman"/>
      <w:lang w:eastAsia="it-IT"/>
    </w:rPr>
  </w:style>
  <w:style w:type="character" w:styleId="Enfasigrassetto">
    <w:name w:val="Strong"/>
    <w:basedOn w:val="Carpredefinitoparagrafo"/>
    <w:uiPriority w:val="22"/>
    <w:qFormat/>
    <w:rsid w:val="000C36B1"/>
    <w:rPr>
      <w:b/>
      <w:bCs/>
    </w:rPr>
  </w:style>
  <w:style w:type="character" w:styleId="Collegamentoipertestuale">
    <w:name w:val="Hyperlink"/>
    <w:basedOn w:val="Carpredefinitoparagrafo"/>
    <w:uiPriority w:val="99"/>
    <w:unhideWhenUsed/>
    <w:rsid w:val="000C36B1"/>
    <w:rPr>
      <w:color w:val="0000FF" w:themeColor="hyperlink"/>
      <w:u w:val="single"/>
    </w:rPr>
  </w:style>
  <w:style w:type="paragraph" w:customStyle="1" w:styleId="Default">
    <w:name w:val="Default"/>
    <w:uiPriority w:val="99"/>
    <w:rsid w:val="000C36B1"/>
    <w:pPr>
      <w:autoSpaceDE w:val="0"/>
      <w:autoSpaceDN w:val="0"/>
      <w:adjustRightInd w:val="0"/>
    </w:pPr>
    <w:rPr>
      <w:rFonts w:cs="Calibri"/>
      <w:color w:val="000000"/>
      <w:sz w:val="24"/>
      <w:szCs w:val="24"/>
    </w:rPr>
  </w:style>
  <w:style w:type="character" w:customStyle="1" w:styleId="st">
    <w:name w:val="st"/>
    <w:rsid w:val="00DE5A29"/>
  </w:style>
  <w:style w:type="paragraph" w:styleId="Corpotesto">
    <w:name w:val="Body Text"/>
    <w:basedOn w:val="Normale"/>
    <w:link w:val="CorpotestoCarattere"/>
    <w:uiPriority w:val="1"/>
    <w:qFormat/>
    <w:rsid w:val="00D87F5C"/>
    <w:pPr>
      <w:widowControl w:val="0"/>
      <w:spacing w:after="0" w:line="240" w:lineRule="auto"/>
      <w:ind w:left="672"/>
    </w:pPr>
    <w:rPr>
      <w:rFonts w:cs="Times New Roman"/>
      <w:lang w:val="en-US"/>
    </w:rPr>
  </w:style>
  <w:style w:type="character" w:customStyle="1" w:styleId="CorpotestoCarattere">
    <w:name w:val="Corpo testo Carattere"/>
    <w:basedOn w:val="Carpredefinitoparagrafo"/>
    <w:link w:val="Corpotesto"/>
    <w:uiPriority w:val="1"/>
    <w:rsid w:val="00D87F5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74725">
      <w:bodyDiv w:val="1"/>
      <w:marLeft w:val="0"/>
      <w:marRight w:val="0"/>
      <w:marTop w:val="0"/>
      <w:marBottom w:val="0"/>
      <w:divBdr>
        <w:top w:val="none" w:sz="0" w:space="0" w:color="auto"/>
        <w:left w:val="none" w:sz="0" w:space="0" w:color="auto"/>
        <w:bottom w:val="none" w:sz="0" w:space="0" w:color="auto"/>
        <w:right w:val="none" w:sz="0" w:space="0" w:color="auto"/>
      </w:divBdr>
    </w:div>
    <w:div w:id="410737824">
      <w:bodyDiv w:val="1"/>
      <w:marLeft w:val="0"/>
      <w:marRight w:val="0"/>
      <w:marTop w:val="0"/>
      <w:marBottom w:val="0"/>
      <w:divBdr>
        <w:top w:val="none" w:sz="0" w:space="0" w:color="auto"/>
        <w:left w:val="none" w:sz="0" w:space="0" w:color="auto"/>
        <w:bottom w:val="none" w:sz="0" w:space="0" w:color="auto"/>
        <w:right w:val="none" w:sz="0" w:space="0" w:color="auto"/>
      </w:divBdr>
    </w:div>
    <w:div w:id="1584417175">
      <w:bodyDiv w:val="1"/>
      <w:marLeft w:val="0"/>
      <w:marRight w:val="0"/>
      <w:marTop w:val="0"/>
      <w:marBottom w:val="0"/>
      <w:divBdr>
        <w:top w:val="none" w:sz="0" w:space="0" w:color="auto"/>
        <w:left w:val="none" w:sz="0" w:space="0" w:color="auto"/>
        <w:bottom w:val="none" w:sz="0" w:space="0" w:color="auto"/>
        <w:right w:val="none" w:sz="0" w:space="0" w:color="auto"/>
      </w:divBdr>
    </w:div>
    <w:div w:id="189832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lient7\AppData\Roaming\Skype\My%20Skype%20Received%20Files\CartaIntestata.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CartaIntestata</Template>
  <TotalTime>21</TotalTime>
  <Pages>1</Pages>
  <Words>460</Words>
  <Characters>2623</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client7</dc:creator>
  <cp:lastModifiedBy>ARPM03000B VITTORIA COLONNA DISTRETTO 031</cp:lastModifiedBy>
  <cp:revision>4</cp:revision>
  <cp:lastPrinted>2025-02-07T08:31:00Z</cp:lastPrinted>
  <dcterms:created xsi:type="dcterms:W3CDTF">2025-02-14T10:24:00Z</dcterms:created>
  <dcterms:modified xsi:type="dcterms:W3CDTF">2026-06-25T07:09:00Z</dcterms:modified>
</cp:coreProperties>
</file>